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DC657" w14:textId="2CB26E73" w:rsidR="006B2F86" w:rsidRDefault="005F4179" w:rsidP="00E71FC3">
      <w:pPr>
        <w:pStyle w:val="NoSpacing"/>
      </w:pPr>
      <w:r>
        <w:rPr>
          <w:u w:val="single"/>
        </w:rPr>
        <w:t>Jane BASKERVILLE</w:t>
      </w:r>
      <w:r>
        <w:t xml:space="preserve">      </w:t>
      </w:r>
    </w:p>
    <w:p w14:paraId="5443FE21" w14:textId="4F791559" w:rsidR="005F4179" w:rsidRDefault="005F4179" w:rsidP="00E71FC3">
      <w:pPr>
        <w:pStyle w:val="NoSpacing"/>
      </w:pPr>
    </w:p>
    <w:p w14:paraId="7334DD9B" w14:textId="4E268130" w:rsidR="005F4179" w:rsidRDefault="005F4179" w:rsidP="00E71FC3">
      <w:pPr>
        <w:pStyle w:val="NoSpacing"/>
      </w:pPr>
    </w:p>
    <w:p w14:paraId="3636EE46" w14:textId="57E58B97" w:rsidR="005F4179" w:rsidRDefault="005F4179" w:rsidP="00E71FC3">
      <w:pPr>
        <w:pStyle w:val="NoSpacing"/>
      </w:pPr>
      <w:r>
        <w:t>Daughter of Ralph Baskerville and Anne Blackett(q.v.).</w:t>
      </w:r>
    </w:p>
    <w:p w14:paraId="1C29011D" w14:textId="0B2BCC21" w:rsidR="005F4179" w:rsidRDefault="005F4179" w:rsidP="00E71FC3">
      <w:pPr>
        <w:pStyle w:val="NoSpacing"/>
      </w:pPr>
      <w:r>
        <w:t>(</w:t>
      </w:r>
      <w:hyperlink r:id="rId6" w:history="1">
        <w:r w:rsidRPr="0035183C">
          <w:rPr>
            <w:rStyle w:val="Hyperlink"/>
          </w:rPr>
          <w:t>https://wc.rootsweb.ancestry.com/cgi-bin/igm.cgi?op=GET&amp;db=ancestorsearch&amp;id=I2002</w:t>
        </w:r>
      </w:hyperlink>
      <w:r>
        <w:t>)</w:t>
      </w:r>
    </w:p>
    <w:p w14:paraId="306A7665" w14:textId="3F0CA5AD" w:rsidR="005F4179" w:rsidRDefault="005F4179" w:rsidP="00E71FC3">
      <w:pPr>
        <w:pStyle w:val="NoSpacing"/>
      </w:pPr>
      <w:r>
        <w:t xml:space="preserve">= Simon </w:t>
      </w:r>
      <w:proofErr w:type="spellStart"/>
      <w:r>
        <w:t>Milbourne</w:t>
      </w:r>
      <w:proofErr w:type="spellEnd"/>
      <w:r>
        <w:t>.   (ibid.)</w:t>
      </w:r>
    </w:p>
    <w:p w14:paraId="633CC1CD" w14:textId="3B000477" w:rsidR="005F4179" w:rsidRDefault="005F4179" w:rsidP="00E71FC3">
      <w:pPr>
        <w:pStyle w:val="NoSpacing"/>
      </w:pPr>
      <w:r>
        <w:t>Daughter:   Blanche = James Whitney.    (ibid.)</w:t>
      </w:r>
    </w:p>
    <w:p w14:paraId="0AB82A6B" w14:textId="563FEE89" w:rsidR="005F4179" w:rsidRDefault="005F4179" w:rsidP="00E71FC3">
      <w:pPr>
        <w:pStyle w:val="NoSpacing"/>
      </w:pPr>
    </w:p>
    <w:p w14:paraId="6DAEE94A" w14:textId="6A38AED2" w:rsidR="005F4179" w:rsidRDefault="005F4179" w:rsidP="00E71FC3">
      <w:pPr>
        <w:pStyle w:val="NoSpacing"/>
      </w:pPr>
    </w:p>
    <w:p w14:paraId="1B97A0B5" w14:textId="5CB860B9" w:rsidR="005F4179" w:rsidRPr="005F4179" w:rsidRDefault="005F4179" w:rsidP="00E71FC3">
      <w:pPr>
        <w:pStyle w:val="NoSpacing"/>
      </w:pPr>
      <w:r>
        <w:t>15 May 2018</w:t>
      </w:r>
      <w:bookmarkStart w:id="0" w:name="_GoBack"/>
      <w:bookmarkEnd w:id="0"/>
    </w:p>
    <w:sectPr w:rsidR="005F4179" w:rsidRPr="005F417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C6C93" w14:textId="77777777" w:rsidR="005F4179" w:rsidRDefault="005F4179" w:rsidP="00E71FC3">
      <w:pPr>
        <w:spacing w:after="0" w:line="240" w:lineRule="auto"/>
      </w:pPr>
      <w:r>
        <w:separator/>
      </w:r>
    </w:p>
  </w:endnote>
  <w:endnote w:type="continuationSeparator" w:id="0">
    <w:p w14:paraId="42C58F4D" w14:textId="77777777" w:rsidR="005F4179" w:rsidRDefault="005F41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6B9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EF376" w14:textId="77777777" w:rsidR="005F4179" w:rsidRDefault="005F4179" w:rsidP="00E71FC3">
      <w:pPr>
        <w:spacing w:after="0" w:line="240" w:lineRule="auto"/>
      </w:pPr>
      <w:r>
        <w:separator/>
      </w:r>
    </w:p>
  </w:footnote>
  <w:footnote w:type="continuationSeparator" w:id="0">
    <w:p w14:paraId="74A8D39C" w14:textId="77777777" w:rsidR="005F4179" w:rsidRDefault="005F41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179"/>
    <w:rsid w:val="001A7C09"/>
    <w:rsid w:val="00577BD5"/>
    <w:rsid w:val="005F417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B886C"/>
  <w15:chartTrackingRefBased/>
  <w15:docId w15:val="{3FDE8E63-8246-4079-BB56-790B175D0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F41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17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c.rootsweb.ancestry.com/cgi-bin/igm.cgi?op=GET&amp;db=ancestorsearch&amp;id=I200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2018-05-15T10:38:00Z</dcterms:created>
  <dcterms:modified xsi:type="dcterms:W3CDTF">2018-05-15T10:42:00Z</dcterms:modified>
</cp:coreProperties>
</file>